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F71" w:rsidR="00314525" w:rsidP="00314525" w:rsidRDefault="004171EE" w14:paraId="31EF4739" w14:textId="77777777">
      <w:pPr>
        <w15:collapsed w:val="false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</w:t>
      </w:r>
      <w:r w:rsidRPr="006C4F71" w:rsidR="00671A41"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6C4F71" w:rsidR="00073C25">
        <w:rPr>
          <w:rFonts w:ascii="Arial" w:hAnsi="Arial" w:cs="Arial"/>
          <w:noProof/>
          <w:sz w:val="24"/>
          <w:szCs w:val="24"/>
          <w:lang w:val="hr-HR"/>
        </w:rPr>
        <w:drawing>
          <wp:inline distT="0" distB="0" distL="0" distR="0">
            <wp:extent cx="779514" cy="1043709"/>
            <wp:effectExtent l="0" t="0" r="1905" b="444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14" cy="104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C4F71" w:rsidR="00314525" w:rsidP="00314525" w:rsidRDefault="00671A41" w14:paraId="438C21E9" w14:textId="77777777">
      <w:pPr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 </w:t>
      </w:r>
      <w:r w:rsidRPr="006C4F71" w:rsidR="00314525">
        <w:rPr>
          <w:rFonts w:ascii="Arial" w:hAnsi="Arial" w:cs="Arial"/>
          <w:sz w:val="24"/>
          <w:szCs w:val="24"/>
          <w:lang w:val="hr-HR"/>
        </w:rPr>
        <w:t>Republika Hrvatska</w:t>
      </w:r>
    </w:p>
    <w:p w:rsidRPr="006C4F71" w:rsidR="00314525" w:rsidP="00314525" w:rsidRDefault="00314525" w14:paraId="71FDB711" w14:textId="77777777">
      <w:pPr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>Općinski sud u Osijeku</w:t>
      </w:r>
    </w:p>
    <w:p w:rsidRPr="006C4F71" w:rsidR="00314525" w:rsidP="00314525" w:rsidRDefault="00671A41" w14:paraId="2D64F5B2" w14:textId="77777777">
      <w:pPr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  </w:t>
      </w:r>
      <w:r w:rsidRPr="006C4F71" w:rsidR="00314525">
        <w:rPr>
          <w:rFonts w:ascii="Arial" w:hAnsi="Arial" w:cs="Arial"/>
          <w:sz w:val="24"/>
          <w:szCs w:val="24"/>
          <w:lang w:val="hr-HR"/>
        </w:rPr>
        <w:t>Europska avenija 7</w:t>
      </w:r>
    </w:p>
    <w:p w:rsidRPr="006C4F71" w:rsidR="00073C25" w:rsidP="00B51360" w:rsidRDefault="00671A41" w14:paraId="15328482" w14:textId="77777777">
      <w:pPr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      </w:t>
      </w:r>
      <w:r w:rsidRPr="006C4F71" w:rsidR="004171EE">
        <w:rPr>
          <w:rFonts w:ascii="Arial" w:hAnsi="Arial" w:cs="Arial"/>
          <w:sz w:val="24"/>
          <w:szCs w:val="24"/>
          <w:lang w:val="hr-HR"/>
        </w:rPr>
        <w:t xml:space="preserve">31000 Osijek </w:t>
      </w:r>
    </w:p>
    <w:p w:rsidRPr="006C4F71" w:rsidR="004171EE" w:rsidP="004171EE" w:rsidRDefault="00671A41" w14:paraId="4E1236B5" w14:textId="77777777">
      <w:pPr>
        <w:pStyle w:val="Naslov1"/>
        <w:jc w:val="right"/>
        <w:rPr>
          <w:rFonts w:ascii="Arial" w:hAnsi="Arial" w:cs="Arial"/>
          <w:szCs w:val="24"/>
        </w:rPr>
      </w:pPr>
      <w:r w:rsidRPr="006C4F71">
        <w:rPr>
          <w:rFonts w:ascii="Arial" w:hAnsi="Arial" w:cs="Arial"/>
          <w:szCs w:val="24"/>
        </w:rPr>
        <w:t xml:space="preserve">Poslovni broj: </w:t>
      </w:r>
      <w:r w:rsidRPr="006C4F71" w:rsidR="00FC77C4">
        <w:rPr>
          <w:rFonts w:ascii="Arial" w:hAnsi="Arial" w:cs="Arial"/>
          <w:szCs w:val="24"/>
        </w:rPr>
        <w:t>P Ob-</w:t>
      </w:r>
      <w:r w:rsidR="00CA6640">
        <w:rPr>
          <w:rFonts w:ascii="Arial" w:hAnsi="Arial" w:cs="Arial"/>
          <w:szCs w:val="24"/>
        </w:rPr>
        <w:t>544/2024-25</w:t>
      </w:r>
    </w:p>
    <w:p w:rsidRPr="006C4F71" w:rsidR="00073C25" w:rsidP="004171EE" w:rsidRDefault="00073C25" w14:paraId="2BC9A289" w14:textId="77777777">
      <w:pPr>
        <w:jc w:val="right"/>
        <w:rPr>
          <w:rFonts w:ascii="Arial" w:hAnsi="Arial" w:cs="Arial"/>
          <w:sz w:val="24"/>
          <w:szCs w:val="24"/>
          <w:lang w:val="hr-HR"/>
        </w:rPr>
      </w:pPr>
    </w:p>
    <w:p w:rsidRPr="006C4F71" w:rsidR="00073C25" w:rsidP="00314525" w:rsidRDefault="00073C25" w14:paraId="716D2102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C4F71" w:rsidR="00314525" w:rsidP="00314525" w:rsidRDefault="00314525" w14:paraId="02982F42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R E P U B L I K A     H R V A T S K A </w:t>
      </w:r>
    </w:p>
    <w:p w:rsidR="00314525" w:rsidP="00314525" w:rsidRDefault="00314525" w14:paraId="2359AF40" w14:textId="77777777">
      <w:pPr>
        <w:rPr>
          <w:rFonts w:ascii="Arial" w:hAnsi="Arial" w:cs="Arial"/>
          <w:sz w:val="24"/>
          <w:szCs w:val="24"/>
          <w:lang w:val="hr-HR"/>
        </w:rPr>
      </w:pPr>
    </w:p>
    <w:p w:rsidR="00EE6E0C" w:rsidP="00314525" w:rsidRDefault="00EE6E0C" w14:paraId="42A4ED8A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6C4F71" w:rsidR="00314525" w:rsidP="00314525" w:rsidRDefault="00314525" w14:paraId="4C3995F5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>R J E Š E N J E</w:t>
      </w:r>
    </w:p>
    <w:p w:rsidR="004650F0" w:rsidP="00314525" w:rsidRDefault="004650F0" w14:paraId="583AB52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C4F71" w:rsidR="006C340D" w:rsidP="00314525" w:rsidRDefault="006C340D" w14:paraId="5F43F77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CA6640" w:rsidR="00F84CDE" w:rsidP="00CA6640" w:rsidRDefault="004B6099" w14:paraId="4D78DAA8" w14:textId="2042BF56">
      <w:pPr>
        <w:pStyle w:val="Default"/>
        <w:jc w:val="both"/>
      </w:pPr>
      <w:r w:rsidRPr="00CA6640">
        <w:t>Općinski sud u Osijeku, po sucu Dalmoslavi Grgić, kao sucu pojedincu, u pravnoj stvari</w:t>
      </w:r>
      <w:r w:rsidRPr="00CA6640" w:rsidR="00B83D32">
        <w:t xml:space="preserve"> </w:t>
      </w:r>
      <w:r w:rsidRPr="00CA6640" w:rsidR="00CA6640">
        <w:t>tužitelja M</w:t>
      </w:r>
      <w:r w:rsidR="00C825C5">
        <w:t>.</w:t>
      </w:r>
      <w:r w:rsidRPr="00CA6640" w:rsidR="00CA6640">
        <w:t xml:space="preserve"> P</w:t>
      </w:r>
      <w:r w:rsidR="00C825C5">
        <w:t>.</w:t>
      </w:r>
      <w:r w:rsidRPr="00CA6640" w:rsidR="00CA6640">
        <w:t xml:space="preserve">, OIB: </w:t>
      </w:r>
      <w:r w:rsidR="00C825C5">
        <w:t>…</w:t>
      </w:r>
      <w:r w:rsidRPr="00CA6640" w:rsidR="00CA6640">
        <w:t>, iz O</w:t>
      </w:r>
      <w:r w:rsidR="00C825C5">
        <w:t>.</w:t>
      </w:r>
      <w:r w:rsidRPr="00CA6640" w:rsidR="00CA6640">
        <w:t>, zastupan po punomoćnici M</w:t>
      </w:r>
      <w:r w:rsidR="00C825C5">
        <w:t>.</w:t>
      </w:r>
      <w:r w:rsidRPr="00CA6640" w:rsidR="00CA6640">
        <w:t xml:space="preserve"> M</w:t>
      </w:r>
      <w:r w:rsidR="00C825C5">
        <w:t>.</w:t>
      </w:r>
      <w:r w:rsidRPr="00CA6640" w:rsidR="00CA6640">
        <w:t xml:space="preserve"> A</w:t>
      </w:r>
      <w:r w:rsidR="00C825C5">
        <w:t>.</w:t>
      </w:r>
      <w:r w:rsidRPr="00CA6640" w:rsidR="00CA6640">
        <w:t>, odvjetnici iz V</w:t>
      </w:r>
      <w:r w:rsidR="00C825C5">
        <w:t>.</w:t>
      </w:r>
      <w:r w:rsidRPr="00CA6640" w:rsidR="00CA6640">
        <w:t>, protiv tužene T</w:t>
      </w:r>
      <w:r w:rsidR="00C825C5">
        <w:t>.</w:t>
      </w:r>
      <w:r w:rsidRPr="00CA6640" w:rsidR="00CA6640">
        <w:t xml:space="preserve"> Č</w:t>
      </w:r>
      <w:r w:rsidR="00C825C5">
        <w:t>.</w:t>
      </w:r>
      <w:r w:rsidRPr="00CA6640" w:rsidR="00CA6640">
        <w:t xml:space="preserve">, OIB: </w:t>
      </w:r>
      <w:r w:rsidR="00C825C5">
        <w:t>..</w:t>
      </w:r>
      <w:r w:rsidRPr="00CA6640" w:rsidR="00CA6640">
        <w:t>, iz O</w:t>
      </w:r>
      <w:r w:rsidR="00C825C5">
        <w:t>.</w:t>
      </w:r>
      <w:r w:rsidRPr="00CA6640" w:rsidR="00CA6640">
        <w:t>, trenutno u R</w:t>
      </w:r>
      <w:r w:rsidR="00C825C5">
        <w:t>.</w:t>
      </w:r>
      <w:r w:rsidRPr="00CA6640" w:rsidR="00CA6640">
        <w:t xml:space="preserve"> Nj</w:t>
      </w:r>
      <w:r w:rsidR="00C825C5">
        <w:t>.</w:t>
      </w:r>
      <w:r w:rsidRPr="00CA6640" w:rsidR="00CA6640">
        <w:t>, B</w:t>
      </w:r>
      <w:r w:rsidR="00C825C5">
        <w:t>.</w:t>
      </w:r>
      <w:r w:rsidRPr="00CA6640" w:rsidR="00CA6640">
        <w:t>, uz sudjelovanje mlt. S</w:t>
      </w:r>
      <w:r w:rsidR="00C825C5">
        <w:t>.</w:t>
      </w:r>
      <w:r w:rsidRPr="00CA6640" w:rsidR="00CA6640">
        <w:t xml:space="preserve"> P</w:t>
      </w:r>
      <w:r w:rsidR="00C825C5">
        <w:t>.</w:t>
      </w:r>
      <w:r w:rsidRPr="00CA6640" w:rsidR="00CA6640">
        <w:t xml:space="preserve">, OIB: </w:t>
      </w:r>
      <w:r w:rsidR="00C825C5">
        <w:t>…</w:t>
      </w:r>
      <w:r w:rsidRPr="00CA6640" w:rsidR="00CA6640">
        <w:t>, mlt. M</w:t>
      </w:r>
      <w:r w:rsidR="00C825C5">
        <w:t>.</w:t>
      </w:r>
      <w:r w:rsidRPr="00CA6640" w:rsidR="00CA6640">
        <w:t xml:space="preserve"> P</w:t>
      </w:r>
      <w:r w:rsidR="00C825C5">
        <w:t>.</w:t>
      </w:r>
      <w:r w:rsidRPr="00CA6640" w:rsidR="00CA6640">
        <w:t xml:space="preserve">, OIB: </w:t>
      </w:r>
      <w:r w:rsidR="00C825C5">
        <w:t>…</w:t>
      </w:r>
      <w:r w:rsidRPr="00CA6640" w:rsidR="00CA6640">
        <w:t>, i mlt. M</w:t>
      </w:r>
      <w:r w:rsidR="00C825C5">
        <w:t>.</w:t>
      </w:r>
      <w:r w:rsidRPr="00CA6640" w:rsidR="00CA6640">
        <w:t xml:space="preserve"> P</w:t>
      </w:r>
      <w:r w:rsidR="00C825C5">
        <w:t>.</w:t>
      </w:r>
      <w:r w:rsidRPr="00CA6640" w:rsidR="00CA6640">
        <w:t xml:space="preserve">, OIB: </w:t>
      </w:r>
      <w:r w:rsidR="00C825C5">
        <w:t>…</w:t>
      </w:r>
      <w:r w:rsidRPr="00CA6640" w:rsidR="00CA6640">
        <w:t>, zastupane po posebnoj skrbnici A</w:t>
      </w:r>
      <w:r w:rsidR="00C825C5">
        <w:t>.</w:t>
      </w:r>
      <w:r w:rsidRPr="00CA6640" w:rsidR="00CA6640">
        <w:t xml:space="preserve"> H</w:t>
      </w:r>
      <w:r w:rsidR="00C825C5">
        <w:t>.</w:t>
      </w:r>
      <w:r w:rsidRPr="00CA6640" w:rsidR="00CA6640">
        <w:t>, dipl. iur. Centra za posebno skrbništvo, Podružnica O</w:t>
      </w:r>
      <w:r w:rsidR="00C825C5">
        <w:t>.</w:t>
      </w:r>
      <w:r w:rsidRPr="00CA6640" w:rsidR="00CA6640">
        <w:t>, radi spora o roditeljskoj skrbi i dr.</w:t>
      </w:r>
      <w:r w:rsidR="00CA6640">
        <w:t>, odlučujući po službenoj dužnosti o ispravku zapisnika i presude, izvan ročišta</w:t>
      </w:r>
      <w:r w:rsidRPr="00CA6640">
        <w:t xml:space="preserve">, dana </w:t>
      </w:r>
      <w:r w:rsidRPr="00CA6640" w:rsidR="00CA6640">
        <w:t>24. ožujka 2026</w:t>
      </w:r>
      <w:r w:rsidRPr="00CA6640">
        <w:t>.,</w:t>
      </w:r>
    </w:p>
    <w:p w:rsidR="006C4F71" w:rsidP="00314525" w:rsidRDefault="006C4F71" w14:paraId="30693DBE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C4F71" w:rsidR="00561F9B" w:rsidP="00314525" w:rsidRDefault="00561F9B" w14:paraId="50726C47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6C4F71" w:rsidR="00FC77C4" w:rsidP="00FC77C4" w:rsidRDefault="00FC77C4" w14:paraId="50B0B9DB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>r i j e š i o   j e</w:t>
      </w:r>
    </w:p>
    <w:p w:rsidR="00BD1EA4" w:rsidP="00BD1EA4" w:rsidRDefault="00BD1EA4" w14:paraId="26D6ED23" w14:textId="77777777">
      <w:pPr>
        <w:pStyle w:val="Naslov1"/>
        <w:jc w:val="both"/>
        <w:rPr>
          <w:rFonts w:ascii="Arial" w:hAnsi="Arial" w:cs="Arial"/>
          <w:szCs w:val="24"/>
        </w:rPr>
      </w:pPr>
    </w:p>
    <w:p w:rsidRPr="00561F9B" w:rsidR="00561F9B" w:rsidP="00561F9B" w:rsidRDefault="00561F9B" w14:paraId="1E5424BE" w14:textId="77777777">
      <w:pPr>
        <w:rPr>
          <w:lang w:val="hr-HR"/>
        </w:rPr>
      </w:pPr>
    </w:p>
    <w:p w:rsidRPr="004B6099" w:rsidR="004B6099" w:rsidP="00CA6640" w:rsidRDefault="00FC77C4" w14:paraId="1D125C60" w14:textId="77777777">
      <w:pPr>
        <w:pStyle w:val="Naslov1"/>
        <w:jc w:val="both"/>
        <w:rPr>
          <w:rFonts w:ascii="Arial" w:hAnsi="Arial" w:cs="Arial"/>
          <w:szCs w:val="24"/>
        </w:rPr>
      </w:pPr>
      <w:r w:rsidRPr="000F10C2">
        <w:rPr>
          <w:rFonts w:ascii="Arial" w:hAnsi="Arial" w:cs="Arial"/>
          <w:szCs w:val="24"/>
        </w:rPr>
        <w:t xml:space="preserve">Ispravlja </w:t>
      </w:r>
      <w:r w:rsidR="00CA6640">
        <w:rPr>
          <w:rFonts w:ascii="Arial" w:hAnsi="Arial" w:cs="Arial"/>
          <w:szCs w:val="24"/>
        </w:rPr>
        <w:t>se</w:t>
      </w:r>
      <w:r w:rsidRPr="004B6099" w:rsidR="004B6099">
        <w:rPr>
          <w:rFonts w:ascii="Arial" w:hAnsi="Arial" w:cs="Arial"/>
          <w:szCs w:val="24"/>
        </w:rPr>
        <w:t xml:space="preserve"> </w:t>
      </w:r>
      <w:r w:rsidR="00160A1B">
        <w:rPr>
          <w:rFonts w:ascii="Arial" w:hAnsi="Arial" w:cs="Arial"/>
          <w:szCs w:val="24"/>
        </w:rPr>
        <w:t>zapisnik ovoga suda poslovni broj P Ob-554/2024-15 od 16. siječnja 2026., te presuda ovoga suda poslovni broj P Ob-554/2024-15, i datuma od 16. siječnja 2026. treba ispravno pisati " Poslovni broj P Ob-544/2024-15 od 14. siječnja 2026."</w:t>
      </w:r>
    </w:p>
    <w:p w:rsidRPr="004B6099" w:rsidR="00FC77C4" w:rsidP="00FC77C4" w:rsidRDefault="00FC77C4" w14:paraId="646E9010" w14:textId="77777777">
      <w:pPr>
        <w:pStyle w:val="Naslov1"/>
        <w:jc w:val="both"/>
        <w:rPr>
          <w:rFonts w:ascii="Arial" w:hAnsi="Arial" w:cs="Arial"/>
          <w:szCs w:val="24"/>
        </w:rPr>
      </w:pPr>
    </w:p>
    <w:p w:rsidRPr="004B6099" w:rsidR="006C340D" w:rsidP="006C340D" w:rsidRDefault="006C340D" w14:paraId="009990B4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4B6099" w:rsidR="00FC77C4" w:rsidP="00FC77C4" w:rsidRDefault="00FC77C4" w14:paraId="1E510988" w14:textId="77777777">
      <w:pPr>
        <w:pStyle w:val="Naslov2"/>
        <w:rPr>
          <w:rFonts w:ascii="Arial" w:hAnsi="Arial" w:cs="Arial"/>
          <w:szCs w:val="24"/>
        </w:rPr>
      </w:pPr>
      <w:r w:rsidRPr="004B6099">
        <w:rPr>
          <w:rFonts w:ascii="Arial" w:hAnsi="Arial" w:cs="Arial"/>
          <w:szCs w:val="24"/>
        </w:rPr>
        <w:t>Obrazloženje</w:t>
      </w:r>
    </w:p>
    <w:p w:rsidRPr="004B6099" w:rsidR="00FC77C4" w:rsidP="00FC77C4" w:rsidRDefault="00FC77C4" w14:paraId="25E76C78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807A7C" w:rsidR="004B6099" w:rsidP="004B6099" w:rsidRDefault="004B6099" w14:paraId="3A38F034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807A7C" w:rsidR="004B6099" w:rsidP="004B6099" w:rsidRDefault="004B6099" w14:paraId="3563CA5A" w14:textId="77777777">
      <w:pPr>
        <w:jc w:val="both"/>
        <w:rPr>
          <w:rFonts w:ascii="Arial" w:hAnsi="Arial" w:cs="Arial"/>
          <w:sz w:val="24"/>
          <w:szCs w:val="24"/>
        </w:rPr>
      </w:pPr>
      <w:r w:rsidRPr="00807A7C">
        <w:rPr>
          <w:rFonts w:ascii="Arial" w:hAnsi="Arial" w:cs="Arial"/>
          <w:sz w:val="24"/>
          <w:szCs w:val="24"/>
          <w:lang w:val="hr-HR"/>
        </w:rPr>
        <w:t xml:space="preserve">1. </w:t>
      </w:r>
      <w:r w:rsidR="00160A1B">
        <w:rPr>
          <w:rFonts w:ascii="Arial" w:hAnsi="Arial" w:cs="Arial"/>
          <w:sz w:val="24"/>
          <w:szCs w:val="24"/>
          <w:lang w:val="hr-HR"/>
        </w:rPr>
        <w:t xml:space="preserve">Kod ovog suda vođen je postupak pod poslovnim brojem P Ob-544/2024 u kojem je s danom 14. siječnja 2026. vođen zapisnik i donesena presuda s istim danom, očito je došlo do pogreške u pisanju i kao poslovni broj je napisan P Ob-554/2024-15 i datum 16. siječnja 2026., a ispravno treba pisati poslovni broj P Ob-544/2024 i datum 14. siječnja 2026. godine. </w:t>
      </w:r>
    </w:p>
    <w:p w:rsidR="000F10C2" w:rsidP="004B6099" w:rsidRDefault="000F10C2" w14:paraId="5056BD8E" w14:textId="77777777">
      <w:pPr>
        <w:jc w:val="both"/>
        <w:rPr>
          <w:rFonts w:ascii="Arial" w:hAnsi="Arial" w:cs="Arial"/>
          <w:sz w:val="24"/>
          <w:szCs w:val="24"/>
        </w:rPr>
      </w:pPr>
    </w:p>
    <w:p w:rsidRPr="00807A7C" w:rsidR="004B6099" w:rsidP="004B6099" w:rsidRDefault="004B6099" w14:paraId="2AB2C8C7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160A1B">
        <w:rPr>
          <w:rFonts w:ascii="Arial" w:hAnsi="Arial" w:cs="Arial"/>
          <w:sz w:val="24"/>
          <w:szCs w:val="24"/>
        </w:rPr>
        <w:t xml:space="preserve">Kako je pogreška uočena to se ista po službenoj dužnosti ispravlja. </w:t>
      </w:r>
    </w:p>
    <w:p w:rsidR="00C41C27" w:rsidP="004B6099" w:rsidRDefault="00C41C27" w14:paraId="27CD4C1E" w14:textId="77777777">
      <w:pPr>
        <w:jc w:val="both"/>
        <w:rPr>
          <w:rFonts w:ascii="Arial" w:hAnsi="Arial" w:cs="Arial"/>
          <w:sz w:val="24"/>
          <w:szCs w:val="24"/>
        </w:rPr>
      </w:pPr>
    </w:p>
    <w:p w:rsidRPr="004B6099" w:rsidR="004B6099" w:rsidP="004B6099" w:rsidRDefault="00C41C27" w14:paraId="09EDDBDD" w14:textId="77777777">
      <w:pPr>
        <w:jc w:val="both"/>
        <w:rPr>
          <w:rFonts w:ascii="Arial" w:hAnsi="Arial" w:cs="Arial"/>
          <w:sz w:val="24"/>
          <w:szCs w:val="24"/>
        </w:rPr>
      </w:pPr>
      <w:r w:rsidRPr="00807A7C">
        <w:rPr>
          <w:rFonts w:ascii="Arial" w:hAnsi="Arial" w:cs="Arial"/>
          <w:sz w:val="24"/>
          <w:szCs w:val="24"/>
        </w:rPr>
        <w:t>3</w:t>
      </w:r>
      <w:r w:rsidR="00160A1B">
        <w:rPr>
          <w:rFonts w:ascii="Arial" w:hAnsi="Arial" w:cs="Arial"/>
          <w:sz w:val="24"/>
          <w:szCs w:val="24"/>
        </w:rPr>
        <w:t>.</w:t>
      </w:r>
      <w:r w:rsidR="004B6099">
        <w:rPr>
          <w:rFonts w:ascii="Arial" w:hAnsi="Arial" w:cs="Arial"/>
          <w:sz w:val="24"/>
          <w:szCs w:val="24"/>
        </w:rPr>
        <w:t xml:space="preserve"> </w:t>
      </w:r>
      <w:r w:rsidR="00160A1B">
        <w:rPr>
          <w:rFonts w:ascii="Arial" w:hAnsi="Arial" w:cs="Arial"/>
          <w:sz w:val="24"/>
          <w:szCs w:val="24"/>
        </w:rPr>
        <w:t>Slijedom navedenog</w:t>
      </w:r>
      <w:r w:rsidR="00DC5763">
        <w:rPr>
          <w:rFonts w:ascii="Arial" w:hAnsi="Arial" w:cs="Arial"/>
          <w:sz w:val="24"/>
          <w:szCs w:val="24"/>
        </w:rPr>
        <w:t xml:space="preserve"> je odlučeno kao u izreci rješenja</w:t>
      </w:r>
      <w:r w:rsidR="00160A1B">
        <w:rPr>
          <w:rFonts w:ascii="Arial" w:hAnsi="Arial" w:cs="Arial"/>
          <w:sz w:val="24"/>
          <w:szCs w:val="24"/>
        </w:rPr>
        <w:t xml:space="preserve"> temeljem čl. 342. Zakona o parničnom postupku </w:t>
      </w:r>
      <w:r w:rsidRPr="008A2D75" w:rsidR="00160A1B">
        <w:rPr>
          <w:rFonts w:ascii="Arial" w:hAnsi="Arial" w:cs="Arial"/>
          <w:sz w:val="24"/>
        </w:rPr>
        <w:t>(NN 53/91, 91/92, 112/99, 88/01, 117/03, 88/05, 2/07, 84/08, 96/08, 123/08, 57/11, 148/11, 25/13, 89/14, 70/19, 80/22, 114/22</w:t>
      </w:r>
      <w:r w:rsidR="00160A1B">
        <w:rPr>
          <w:rFonts w:ascii="Arial" w:hAnsi="Arial" w:cs="Arial"/>
          <w:sz w:val="24"/>
        </w:rPr>
        <w:t>,</w:t>
      </w:r>
      <w:r w:rsidRPr="00CB77AE" w:rsidR="00160A1B">
        <w:rPr>
          <w:rFonts w:ascii="Arial" w:hAnsi="Arial" w:cs="Arial"/>
          <w:sz w:val="24"/>
          <w:szCs w:val="24"/>
        </w:rPr>
        <w:t xml:space="preserve"> </w:t>
      </w:r>
      <w:r w:rsidR="00160A1B">
        <w:rPr>
          <w:rFonts w:ascii="Arial" w:hAnsi="Arial" w:cs="Arial"/>
          <w:sz w:val="24"/>
          <w:szCs w:val="24"/>
        </w:rPr>
        <w:t>155/23</w:t>
      </w:r>
      <w:r w:rsidRPr="008A2D75" w:rsidR="00160A1B">
        <w:rPr>
          <w:rFonts w:ascii="Arial" w:hAnsi="Arial" w:cs="Arial"/>
          <w:sz w:val="24"/>
        </w:rPr>
        <w:t>)</w:t>
      </w:r>
      <w:r w:rsidR="00DC5763">
        <w:rPr>
          <w:rFonts w:ascii="Arial" w:hAnsi="Arial" w:cs="Arial"/>
          <w:sz w:val="24"/>
          <w:szCs w:val="24"/>
        </w:rPr>
        <w:t>.</w:t>
      </w:r>
    </w:p>
    <w:p w:rsidRPr="006C340D" w:rsidR="006C340D" w:rsidP="00D21B79" w:rsidRDefault="006C340D" w14:paraId="05187346" w14:textId="77777777">
      <w:pPr>
        <w:jc w:val="both"/>
        <w:rPr>
          <w:rFonts w:ascii="Arial" w:hAnsi="Arial" w:cs="Arial"/>
          <w:sz w:val="24"/>
          <w:szCs w:val="24"/>
        </w:rPr>
      </w:pPr>
    </w:p>
    <w:p w:rsidRPr="006C4F71" w:rsidR="00314525" w:rsidP="00314525" w:rsidRDefault="00314525" w14:paraId="160AEA92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>U Osijeku</w:t>
      </w:r>
      <w:r w:rsidRPr="006C4F71" w:rsidR="00087CD8">
        <w:rPr>
          <w:rFonts w:ascii="Arial" w:hAnsi="Arial" w:cs="Arial"/>
          <w:sz w:val="24"/>
          <w:szCs w:val="24"/>
          <w:lang w:val="hr-HR"/>
        </w:rPr>
        <w:t xml:space="preserve">, </w:t>
      </w:r>
      <w:r w:rsidR="00160A1B">
        <w:rPr>
          <w:rFonts w:ascii="Arial" w:hAnsi="Arial" w:cs="Arial"/>
          <w:sz w:val="24"/>
          <w:szCs w:val="24"/>
          <w:lang w:val="hr-HR"/>
        </w:rPr>
        <w:t>24. ožujka 2026.</w:t>
      </w:r>
      <w:r w:rsidRPr="006C4F71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="00314525" w:rsidP="00314525" w:rsidRDefault="00314525" w14:paraId="3BD5A7F9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C4F71" w:rsidR="00185586" w:rsidP="00314525" w:rsidRDefault="00185586" w14:paraId="0E99D97F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C4F71" w:rsidR="00314525" w:rsidP="004171EE" w:rsidRDefault="004171EE" w14:paraId="3F398F0A" w14:textId="77777777">
      <w:pPr>
        <w:ind w:left="5760"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       </w:t>
      </w:r>
      <w:r w:rsidRPr="006C4F71" w:rsidR="00314525">
        <w:rPr>
          <w:rFonts w:ascii="Arial" w:hAnsi="Arial" w:cs="Arial"/>
          <w:sz w:val="24"/>
          <w:szCs w:val="24"/>
          <w:lang w:val="hr-HR"/>
        </w:rPr>
        <w:t>Sudac</w:t>
      </w:r>
    </w:p>
    <w:p w:rsidRPr="006C4F71" w:rsidR="00314525" w:rsidP="00314525" w:rsidRDefault="00087CD8" w14:paraId="1E314B6D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>
        <w:rPr>
          <w:rFonts w:ascii="Arial" w:hAnsi="Arial" w:cs="Arial"/>
          <w:sz w:val="24"/>
          <w:szCs w:val="24"/>
          <w:lang w:val="hr-HR"/>
        </w:rPr>
        <w:tab/>
      </w:r>
      <w:r w:rsidRPr="006C4F71" w:rsidR="004171EE">
        <w:rPr>
          <w:rFonts w:ascii="Arial" w:hAnsi="Arial" w:cs="Arial"/>
          <w:sz w:val="24"/>
          <w:szCs w:val="24"/>
          <w:lang w:val="hr-HR"/>
        </w:rPr>
        <w:tab/>
        <w:t xml:space="preserve">         </w:t>
      </w:r>
      <w:r w:rsidRPr="006C4F71">
        <w:rPr>
          <w:rFonts w:ascii="Arial" w:hAnsi="Arial" w:cs="Arial"/>
          <w:sz w:val="24"/>
          <w:szCs w:val="24"/>
          <w:lang w:val="hr-HR"/>
        </w:rPr>
        <w:t xml:space="preserve">Dalmoslava Grgić </w:t>
      </w:r>
    </w:p>
    <w:p w:rsidR="00B51360" w:rsidP="00314525" w:rsidRDefault="00B51360" w14:paraId="365522F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E6E0C" w:rsidP="00314525" w:rsidRDefault="00EE6E0C" w14:paraId="7B2B978D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807A7C" w:rsidP="00314525" w:rsidRDefault="00807A7C" w14:paraId="5261E80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314525" w:rsidP="00314525" w:rsidRDefault="0017267F" w14:paraId="110FD686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>POUKA O PRAVNOM LIJEKU</w:t>
      </w:r>
    </w:p>
    <w:p w:rsidRPr="006C4F71" w:rsidR="00B51360" w:rsidP="00314525" w:rsidRDefault="00B51360" w14:paraId="27A59511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C4F71" w:rsidR="00314525" w:rsidP="00314525" w:rsidRDefault="00314525" w14:paraId="16548478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Protiv ovog rješenja nezadovoljna stranka ima pravo žalbe u roku 15 dana, od dana primitka istog. Žalba se podnosi </w:t>
      </w:r>
      <w:r w:rsidRPr="006C4F71" w:rsidR="0017267F">
        <w:rPr>
          <w:rFonts w:ascii="Arial" w:hAnsi="Arial" w:cs="Arial"/>
          <w:sz w:val="24"/>
          <w:szCs w:val="24"/>
          <w:lang w:val="hr-HR"/>
        </w:rPr>
        <w:t>putem ovoga suda</w:t>
      </w:r>
      <w:r w:rsidRPr="006C4F71">
        <w:rPr>
          <w:rFonts w:ascii="Arial" w:hAnsi="Arial" w:cs="Arial"/>
          <w:sz w:val="24"/>
          <w:szCs w:val="24"/>
          <w:lang w:val="hr-HR"/>
        </w:rPr>
        <w:t xml:space="preserve"> nadležnom županijskom sudu.      </w:t>
      </w:r>
    </w:p>
    <w:p w:rsidRPr="006C4F71" w:rsidR="00314525" w:rsidP="00314525" w:rsidRDefault="00314525" w14:paraId="436ABA86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6C4F71" w:rsidR="00234629" w:rsidP="00234629" w:rsidRDefault="00234629" w14:paraId="708272BB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Dostaviti:                          </w:t>
      </w:r>
    </w:p>
    <w:p w:rsidRPr="006C4F71" w:rsidR="00234629" w:rsidP="00234629" w:rsidRDefault="00234629" w14:paraId="577857C8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C4F71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6C4F71" w:rsidR="0017267F" w:rsidP="00234629" w:rsidRDefault="00160A1B" w14:paraId="3ECC8A91" w14:textId="7777777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</w:t>
      </w:r>
      <w:r w:rsidR="00A341DE">
        <w:rPr>
          <w:rFonts w:ascii="Arial" w:hAnsi="Arial" w:cs="Arial"/>
          <w:sz w:val="24"/>
          <w:szCs w:val="24"/>
          <w:lang w:val="hr-HR"/>
        </w:rPr>
        <w:t>unomoćni</w:t>
      </w:r>
      <w:r>
        <w:rPr>
          <w:rFonts w:ascii="Arial" w:hAnsi="Arial" w:cs="Arial"/>
          <w:sz w:val="24"/>
          <w:szCs w:val="24"/>
          <w:lang w:val="hr-HR"/>
        </w:rPr>
        <w:t xml:space="preserve">ci </w:t>
      </w:r>
      <w:r w:rsidR="00A341DE">
        <w:rPr>
          <w:rFonts w:ascii="Arial" w:hAnsi="Arial" w:cs="Arial"/>
          <w:sz w:val="24"/>
          <w:szCs w:val="24"/>
          <w:lang w:val="hr-HR"/>
        </w:rPr>
        <w:t>tužitel</w:t>
      </w:r>
      <w:r w:rsidR="000F10C2">
        <w:rPr>
          <w:rFonts w:ascii="Arial" w:hAnsi="Arial" w:cs="Arial"/>
          <w:sz w:val="24"/>
          <w:szCs w:val="24"/>
          <w:lang w:val="hr-HR"/>
        </w:rPr>
        <w:t>j</w:t>
      </w:r>
      <w:r>
        <w:rPr>
          <w:rFonts w:ascii="Arial" w:hAnsi="Arial" w:cs="Arial"/>
          <w:sz w:val="24"/>
          <w:szCs w:val="24"/>
          <w:lang w:val="hr-HR"/>
        </w:rPr>
        <w:t>a</w:t>
      </w:r>
    </w:p>
    <w:p w:rsidR="000C1F59" w:rsidP="00234629" w:rsidRDefault="00160A1B" w14:paraId="47ECC0A1" w14:textId="7777777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T</w:t>
      </w:r>
      <w:r w:rsidR="00807A7C">
        <w:rPr>
          <w:rFonts w:ascii="Arial" w:hAnsi="Arial" w:cs="Arial"/>
          <w:sz w:val="24"/>
          <w:szCs w:val="24"/>
          <w:lang w:val="hr-HR"/>
        </w:rPr>
        <w:t>užen</w:t>
      </w:r>
      <w:r>
        <w:rPr>
          <w:rFonts w:ascii="Arial" w:hAnsi="Arial" w:cs="Arial"/>
          <w:sz w:val="24"/>
          <w:szCs w:val="24"/>
          <w:lang w:val="hr-HR"/>
        </w:rPr>
        <w:t xml:space="preserve">oj </w:t>
      </w:r>
    </w:p>
    <w:p w:rsidR="00303601" w:rsidP="00303601" w:rsidRDefault="00160A1B" w14:paraId="60A6C62A" w14:textId="7777777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</w:t>
      </w:r>
      <w:r w:rsidR="00BD1EA4">
        <w:rPr>
          <w:rFonts w:ascii="Arial" w:hAnsi="Arial" w:cs="Arial"/>
          <w:sz w:val="24"/>
          <w:szCs w:val="24"/>
          <w:lang w:val="hr-HR"/>
        </w:rPr>
        <w:t>osebnoj skrbnici</w:t>
      </w:r>
    </w:p>
    <w:p w:rsidRPr="00303601" w:rsidR="00303601" w:rsidP="00303601" w:rsidRDefault="00303601" w14:paraId="790D25C0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Nakon pravomoćnosti: </w:t>
      </w:r>
    </w:p>
    <w:p w:rsidRPr="00EE6E0C" w:rsidR="00E9342F" w:rsidP="00160A1B" w:rsidRDefault="00BD1EA4" w14:paraId="086E378E" w14:textId="5FAC50C7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EE6E0C">
        <w:rPr>
          <w:rFonts w:ascii="Arial" w:hAnsi="Arial" w:cs="Arial"/>
          <w:sz w:val="24"/>
          <w:szCs w:val="24"/>
          <w:lang w:val="hr-HR"/>
        </w:rPr>
        <w:t xml:space="preserve">Hrvatskom zavodu za socijalni rad Područni ured </w:t>
      </w:r>
      <w:r w:rsidR="00160A1B">
        <w:rPr>
          <w:rFonts w:ascii="Arial" w:hAnsi="Arial" w:cs="Arial"/>
          <w:sz w:val="24"/>
          <w:szCs w:val="24"/>
          <w:lang w:val="hr-HR"/>
        </w:rPr>
        <w:t>O</w:t>
      </w:r>
      <w:r w:rsidR="00C825C5">
        <w:rPr>
          <w:rFonts w:ascii="Arial" w:hAnsi="Arial" w:cs="Arial"/>
          <w:sz w:val="24"/>
          <w:szCs w:val="24"/>
          <w:lang w:val="hr-HR"/>
        </w:rPr>
        <w:t>.</w:t>
      </w:r>
    </w:p>
    <w:sectPr w:rsidRPr="00EE6E0C" w:rsidR="00E9342F" w:rsidSect="00671A41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4B9A" w:rsidRDefault="00874B9A" w14:paraId="6E840F2E" w14:textId="77777777">
      <w:r>
        <w:separator/>
      </w:r>
    </w:p>
  </w:endnote>
  <w:endnote w:type="continuationSeparator" w:id="0">
    <w:p w:rsidR="00874B9A" w:rsidRDefault="00874B9A" w14:paraId="5A58058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4B9A" w:rsidRDefault="00874B9A" w14:paraId="4B3E630E" w14:textId="77777777">
      <w:r>
        <w:separator/>
      </w:r>
    </w:p>
  </w:footnote>
  <w:footnote w:type="continuationSeparator" w:id="0">
    <w:p w:rsidR="00874B9A" w:rsidRDefault="00874B9A" w14:paraId="290CEA3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1473" w:rsidRDefault="00B31473" w14:paraId="718260E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31473" w:rsidRDefault="00B31473" w14:paraId="31CC10E0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33D8B" w:rsidR="00B31473" w:rsidRDefault="00B31473" w14:paraId="0F9D418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C33D8B">
      <w:rPr>
        <w:rStyle w:val="Brojstranice"/>
        <w:rFonts w:ascii="Arial" w:hAnsi="Arial" w:cs="Arial"/>
        <w:sz w:val="24"/>
        <w:szCs w:val="24"/>
      </w:rPr>
      <w:fldChar w:fldCharType="begin"/>
    </w:r>
    <w:r w:rsidRPr="00C33D8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C33D8B">
      <w:rPr>
        <w:rStyle w:val="Brojstranice"/>
        <w:rFonts w:ascii="Arial" w:hAnsi="Arial" w:cs="Arial"/>
        <w:sz w:val="24"/>
        <w:szCs w:val="24"/>
      </w:rPr>
      <w:fldChar w:fldCharType="separate"/>
    </w:r>
    <w:r w:rsidR="00583A5E">
      <w:rPr>
        <w:rStyle w:val="Brojstranice"/>
        <w:rFonts w:ascii="Arial" w:hAnsi="Arial" w:cs="Arial"/>
        <w:noProof/>
        <w:sz w:val="24"/>
        <w:szCs w:val="24"/>
      </w:rPr>
      <w:t>2</w:t>
    </w:r>
    <w:r w:rsidRPr="00C33D8B">
      <w:rPr>
        <w:rStyle w:val="Brojstranice"/>
        <w:rFonts w:ascii="Arial" w:hAnsi="Arial" w:cs="Arial"/>
        <w:sz w:val="24"/>
        <w:szCs w:val="24"/>
      </w:rPr>
      <w:fldChar w:fldCharType="end"/>
    </w:r>
  </w:p>
  <w:p w:rsidR="00CA6640" w:rsidP="00CA6640" w:rsidRDefault="00CA6640" w14:paraId="1EE68C77" w14:textId="77777777">
    <w:pPr>
      <w:pStyle w:val="Naslov1"/>
      <w:jc w:val="right"/>
      <w:rPr>
        <w:rFonts w:ascii="Arial" w:hAnsi="Arial" w:cs="Arial"/>
        <w:szCs w:val="24"/>
      </w:rPr>
    </w:pPr>
  </w:p>
  <w:p w:rsidRPr="006C4F71" w:rsidR="00CA6640" w:rsidP="00CA6640" w:rsidRDefault="00CA6640" w14:paraId="0DA77738" w14:textId="77777777">
    <w:pPr>
      <w:pStyle w:val="Naslov1"/>
      <w:ind w:left="3600" w:firstLine="720"/>
      <w:rPr>
        <w:rFonts w:ascii="Arial" w:hAnsi="Arial" w:cs="Arial"/>
        <w:szCs w:val="24"/>
      </w:rPr>
    </w:pPr>
    <w:r w:rsidRPr="006C4F71">
      <w:rPr>
        <w:rFonts w:ascii="Arial" w:hAnsi="Arial" w:cs="Arial"/>
        <w:szCs w:val="24"/>
      </w:rPr>
      <w:t>Poslovni broj: P Ob-</w:t>
    </w:r>
    <w:r>
      <w:rPr>
        <w:rFonts w:ascii="Arial" w:hAnsi="Arial" w:cs="Arial"/>
        <w:szCs w:val="24"/>
      </w:rPr>
      <w:t>544/2024-25</w:t>
    </w:r>
  </w:p>
  <w:p w:rsidRPr="006C340D" w:rsidR="00B31473" w:rsidP="004B6099" w:rsidRDefault="00B31473" w14:paraId="6C95457B" w14:textId="77777777">
    <w:pPr>
      <w:pStyle w:val="Zaglavlje"/>
      <w:jc w:val="right"/>
      <w:rPr>
        <w:sz w:val="32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643DD"/>
    <w:multiLevelType w:val="hybridMultilevel"/>
    <w:tmpl w:val="DCDA2F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C7872"/>
    <w:multiLevelType w:val="hybridMultilevel"/>
    <w:tmpl w:val="1A5A6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F5663"/>
    <w:multiLevelType w:val="hybridMultilevel"/>
    <w:tmpl w:val="5E3487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E6D0141"/>
    <w:multiLevelType w:val="hybridMultilevel"/>
    <w:tmpl w:val="BC48A3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D300DD"/>
    <w:multiLevelType w:val="hybridMultilevel"/>
    <w:tmpl w:val="2592D2A8"/>
    <w:lvl w:ilvl="0" w:tplc="9F8EB19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1186D3E"/>
    <w:multiLevelType w:val="hybridMultilevel"/>
    <w:tmpl w:val="919A45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6B2B2A"/>
    <w:multiLevelType w:val="hybridMultilevel"/>
    <w:tmpl w:val="C6AAFB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8D1DC1"/>
    <w:multiLevelType w:val="hybridMultilevel"/>
    <w:tmpl w:val="D98443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E6C02"/>
    <w:multiLevelType w:val="hybridMultilevel"/>
    <w:tmpl w:val="E6945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87796D"/>
    <w:multiLevelType w:val="hybridMultilevel"/>
    <w:tmpl w:val="E1FE8E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734309"/>
    <w:multiLevelType w:val="hybridMultilevel"/>
    <w:tmpl w:val="D868A6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AD4455"/>
    <w:multiLevelType w:val="hybridMultilevel"/>
    <w:tmpl w:val="71DEEF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7"/>
  </w:num>
  <w:num w:numId="5">
    <w:abstractNumId w:val="8"/>
  </w:num>
  <w:num w:numId="6">
    <w:abstractNumId w:val="13"/>
  </w:num>
  <w:num w:numId="7">
    <w:abstractNumId w:val="12"/>
  </w:num>
  <w:num w:numId="8">
    <w:abstractNumId w:val="5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2"/>
  </w:num>
  <w:num w:numId="14">
    <w:abstractNumId w:val="6"/>
  </w:num>
  <w:num w:numId="1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83"/>
    <w:rsid w:val="00001F0B"/>
    <w:rsid w:val="00006856"/>
    <w:rsid w:val="00021E62"/>
    <w:rsid w:val="00023552"/>
    <w:rsid w:val="00031401"/>
    <w:rsid w:val="00034A12"/>
    <w:rsid w:val="00042AD9"/>
    <w:rsid w:val="000539B4"/>
    <w:rsid w:val="00060580"/>
    <w:rsid w:val="000617B9"/>
    <w:rsid w:val="000659DD"/>
    <w:rsid w:val="00073C25"/>
    <w:rsid w:val="000756EF"/>
    <w:rsid w:val="00081724"/>
    <w:rsid w:val="00082031"/>
    <w:rsid w:val="00087CD8"/>
    <w:rsid w:val="00094AD9"/>
    <w:rsid w:val="000A334D"/>
    <w:rsid w:val="000A7AC7"/>
    <w:rsid w:val="000B0B48"/>
    <w:rsid w:val="000B5660"/>
    <w:rsid w:val="000C1F59"/>
    <w:rsid w:val="000C4857"/>
    <w:rsid w:val="000C50EB"/>
    <w:rsid w:val="000C5238"/>
    <w:rsid w:val="000C535D"/>
    <w:rsid w:val="000D6820"/>
    <w:rsid w:val="000D7F22"/>
    <w:rsid w:val="000E1E2D"/>
    <w:rsid w:val="000E77A1"/>
    <w:rsid w:val="000F082C"/>
    <w:rsid w:val="000F10C2"/>
    <w:rsid w:val="000F2B1F"/>
    <w:rsid w:val="000F4146"/>
    <w:rsid w:val="001016B1"/>
    <w:rsid w:val="00101D04"/>
    <w:rsid w:val="0010550C"/>
    <w:rsid w:val="0011208E"/>
    <w:rsid w:val="00113FB3"/>
    <w:rsid w:val="001172CC"/>
    <w:rsid w:val="0012225C"/>
    <w:rsid w:val="00124689"/>
    <w:rsid w:val="0012642B"/>
    <w:rsid w:val="00132968"/>
    <w:rsid w:val="00160A1B"/>
    <w:rsid w:val="00161738"/>
    <w:rsid w:val="0017267F"/>
    <w:rsid w:val="00180137"/>
    <w:rsid w:val="001824F5"/>
    <w:rsid w:val="00183AE1"/>
    <w:rsid w:val="00185586"/>
    <w:rsid w:val="001864AE"/>
    <w:rsid w:val="0019482C"/>
    <w:rsid w:val="00195BF0"/>
    <w:rsid w:val="00196945"/>
    <w:rsid w:val="001A52B2"/>
    <w:rsid w:val="001B20EB"/>
    <w:rsid w:val="001C5909"/>
    <w:rsid w:val="001C5B9F"/>
    <w:rsid w:val="001D1F5F"/>
    <w:rsid w:val="001D2A57"/>
    <w:rsid w:val="001E7EDA"/>
    <w:rsid w:val="00206E0F"/>
    <w:rsid w:val="00212E31"/>
    <w:rsid w:val="0023437C"/>
    <w:rsid w:val="00234629"/>
    <w:rsid w:val="0023472D"/>
    <w:rsid w:val="00243730"/>
    <w:rsid w:val="00244F46"/>
    <w:rsid w:val="00256545"/>
    <w:rsid w:val="00256CEF"/>
    <w:rsid w:val="00257AB1"/>
    <w:rsid w:val="0026256E"/>
    <w:rsid w:val="00274369"/>
    <w:rsid w:val="00275462"/>
    <w:rsid w:val="00290972"/>
    <w:rsid w:val="002B4701"/>
    <w:rsid w:val="002B72A2"/>
    <w:rsid w:val="002C7693"/>
    <w:rsid w:val="002C7BDF"/>
    <w:rsid w:val="002E15D7"/>
    <w:rsid w:val="00303601"/>
    <w:rsid w:val="00311E7F"/>
    <w:rsid w:val="00314525"/>
    <w:rsid w:val="00322310"/>
    <w:rsid w:val="00323A39"/>
    <w:rsid w:val="003308B7"/>
    <w:rsid w:val="00332240"/>
    <w:rsid w:val="003339A4"/>
    <w:rsid w:val="003344FE"/>
    <w:rsid w:val="00336760"/>
    <w:rsid w:val="003503F3"/>
    <w:rsid w:val="003623FE"/>
    <w:rsid w:val="0038046D"/>
    <w:rsid w:val="00395493"/>
    <w:rsid w:val="00395E22"/>
    <w:rsid w:val="003A5BF9"/>
    <w:rsid w:val="003B2280"/>
    <w:rsid w:val="003B4F58"/>
    <w:rsid w:val="003B564C"/>
    <w:rsid w:val="003B7D68"/>
    <w:rsid w:val="003D035C"/>
    <w:rsid w:val="003D141F"/>
    <w:rsid w:val="003D3122"/>
    <w:rsid w:val="003E56A9"/>
    <w:rsid w:val="003E7F9C"/>
    <w:rsid w:val="003F2147"/>
    <w:rsid w:val="004068C9"/>
    <w:rsid w:val="00412FB7"/>
    <w:rsid w:val="004145BE"/>
    <w:rsid w:val="00414B43"/>
    <w:rsid w:val="004171EE"/>
    <w:rsid w:val="0042396C"/>
    <w:rsid w:val="00431FBB"/>
    <w:rsid w:val="00434134"/>
    <w:rsid w:val="0043560B"/>
    <w:rsid w:val="004456EB"/>
    <w:rsid w:val="00454832"/>
    <w:rsid w:val="00461113"/>
    <w:rsid w:val="004650F0"/>
    <w:rsid w:val="00470D2B"/>
    <w:rsid w:val="004A3A22"/>
    <w:rsid w:val="004B096C"/>
    <w:rsid w:val="004B6099"/>
    <w:rsid w:val="004B610F"/>
    <w:rsid w:val="004C4DAC"/>
    <w:rsid w:val="004D0E59"/>
    <w:rsid w:val="004D16EE"/>
    <w:rsid w:val="004F7073"/>
    <w:rsid w:val="00511995"/>
    <w:rsid w:val="00512883"/>
    <w:rsid w:val="0051344A"/>
    <w:rsid w:val="00522BBB"/>
    <w:rsid w:val="00537E1B"/>
    <w:rsid w:val="00561F9B"/>
    <w:rsid w:val="00567758"/>
    <w:rsid w:val="005713DA"/>
    <w:rsid w:val="00577B4B"/>
    <w:rsid w:val="005808FE"/>
    <w:rsid w:val="00583A5E"/>
    <w:rsid w:val="0058475B"/>
    <w:rsid w:val="005A17EC"/>
    <w:rsid w:val="005A1BFC"/>
    <w:rsid w:val="005A50D7"/>
    <w:rsid w:val="005A77A1"/>
    <w:rsid w:val="005B4DAA"/>
    <w:rsid w:val="005C165A"/>
    <w:rsid w:val="005C4D44"/>
    <w:rsid w:val="005C52C5"/>
    <w:rsid w:val="005D401D"/>
    <w:rsid w:val="005E2850"/>
    <w:rsid w:val="005F37C7"/>
    <w:rsid w:val="005F3BDC"/>
    <w:rsid w:val="005F71E8"/>
    <w:rsid w:val="006129BB"/>
    <w:rsid w:val="00621C8B"/>
    <w:rsid w:val="006362FF"/>
    <w:rsid w:val="0063645C"/>
    <w:rsid w:val="00645554"/>
    <w:rsid w:val="00650482"/>
    <w:rsid w:val="00650534"/>
    <w:rsid w:val="00671A41"/>
    <w:rsid w:val="006720E6"/>
    <w:rsid w:val="00673722"/>
    <w:rsid w:val="00674040"/>
    <w:rsid w:val="006A6BB5"/>
    <w:rsid w:val="006B024D"/>
    <w:rsid w:val="006B76F0"/>
    <w:rsid w:val="006C340D"/>
    <w:rsid w:val="006C4F71"/>
    <w:rsid w:val="006D00B9"/>
    <w:rsid w:val="006D01F6"/>
    <w:rsid w:val="006F3FC2"/>
    <w:rsid w:val="00703BE1"/>
    <w:rsid w:val="00705232"/>
    <w:rsid w:val="00720C1E"/>
    <w:rsid w:val="00730235"/>
    <w:rsid w:val="007319F3"/>
    <w:rsid w:val="00751720"/>
    <w:rsid w:val="00761B01"/>
    <w:rsid w:val="00763AB1"/>
    <w:rsid w:val="00774865"/>
    <w:rsid w:val="00785BA8"/>
    <w:rsid w:val="007A3518"/>
    <w:rsid w:val="007A3A95"/>
    <w:rsid w:val="007A4AAB"/>
    <w:rsid w:val="007A6B62"/>
    <w:rsid w:val="007A74D3"/>
    <w:rsid w:val="007B354E"/>
    <w:rsid w:val="007D5AC5"/>
    <w:rsid w:val="007E4322"/>
    <w:rsid w:val="007E76EE"/>
    <w:rsid w:val="00807A7C"/>
    <w:rsid w:val="00807BA4"/>
    <w:rsid w:val="00825309"/>
    <w:rsid w:val="00837F1E"/>
    <w:rsid w:val="008453B7"/>
    <w:rsid w:val="008475BC"/>
    <w:rsid w:val="00860A1D"/>
    <w:rsid w:val="00863779"/>
    <w:rsid w:val="00874B9A"/>
    <w:rsid w:val="00880B4A"/>
    <w:rsid w:val="008917F2"/>
    <w:rsid w:val="00896DAD"/>
    <w:rsid w:val="008A777F"/>
    <w:rsid w:val="008B2951"/>
    <w:rsid w:val="008C2BFC"/>
    <w:rsid w:val="008C59F9"/>
    <w:rsid w:val="008C6C65"/>
    <w:rsid w:val="008D2573"/>
    <w:rsid w:val="00900D1B"/>
    <w:rsid w:val="009012F7"/>
    <w:rsid w:val="00910B99"/>
    <w:rsid w:val="0092033D"/>
    <w:rsid w:val="00924997"/>
    <w:rsid w:val="009347E3"/>
    <w:rsid w:val="00935484"/>
    <w:rsid w:val="00942E41"/>
    <w:rsid w:val="00942EFE"/>
    <w:rsid w:val="009641BF"/>
    <w:rsid w:val="0096461A"/>
    <w:rsid w:val="009739E6"/>
    <w:rsid w:val="00987F23"/>
    <w:rsid w:val="00990EE2"/>
    <w:rsid w:val="009B2848"/>
    <w:rsid w:val="009B61BF"/>
    <w:rsid w:val="009E4BAC"/>
    <w:rsid w:val="009E54F6"/>
    <w:rsid w:val="009E5CF5"/>
    <w:rsid w:val="009F17E1"/>
    <w:rsid w:val="00A03B16"/>
    <w:rsid w:val="00A063AC"/>
    <w:rsid w:val="00A078CD"/>
    <w:rsid w:val="00A341DE"/>
    <w:rsid w:val="00A5739E"/>
    <w:rsid w:val="00A6722D"/>
    <w:rsid w:val="00A90479"/>
    <w:rsid w:val="00A945A0"/>
    <w:rsid w:val="00A95C82"/>
    <w:rsid w:val="00A975E6"/>
    <w:rsid w:val="00AA58AF"/>
    <w:rsid w:val="00AB1799"/>
    <w:rsid w:val="00AC1C8A"/>
    <w:rsid w:val="00AD1DE4"/>
    <w:rsid w:val="00AD339D"/>
    <w:rsid w:val="00AD4D34"/>
    <w:rsid w:val="00AF0558"/>
    <w:rsid w:val="00AF6724"/>
    <w:rsid w:val="00B03934"/>
    <w:rsid w:val="00B03992"/>
    <w:rsid w:val="00B213B9"/>
    <w:rsid w:val="00B23CDD"/>
    <w:rsid w:val="00B31473"/>
    <w:rsid w:val="00B41640"/>
    <w:rsid w:val="00B51360"/>
    <w:rsid w:val="00B527D7"/>
    <w:rsid w:val="00B63105"/>
    <w:rsid w:val="00B650F8"/>
    <w:rsid w:val="00B66A30"/>
    <w:rsid w:val="00B73BC2"/>
    <w:rsid w:val="00B83D32"/>
    <w:rsid w:val="00B876A6"/>
    <w:rsid w:val="00B91C5C"/>
    <w:rsid w:val="00BA6ECA"/>
    <w:rsid w:val="00BA74D7"/>
    <w:rsid w:val="00BD1EA4"/>
    <w:rsid w:val="00BD77AF"/>
    <w:rsid w:val="00BF3EB4"/>
    <w:rsid w:val="00BF7D2C"/>
    <w:rsid w:val="00C011C0"/>
    <w:rsid w:val="00C11D3B"/>
    <w:rsid w:val="00C23CD9"/>
    <w:rsid w:val="00C33D8B"/>
    <w:rsid w:val="00C36587"/>
    <w:rsid w:val="00C41C27"/>
    <w:rsid w:val="00C46427"/>
    <w:rsid w:val="00C57B86"/>
    <w:rsid w:val="00C60EC6"/>
    <w:rsid w:val="00C6179E"/>
    <w:rsid w:val="00C80CAF"/>
    <w:rsid w:val="00C825C5"/>
    <w:rsid w:val="00CA4629"/>
    <w:rsid w:val="00CA6640"/>
    <w:rsid w:val="00CD4B05"/>
    <w:rsid w:val="00CE4642"/>
    <w:rsid w:val="00CE635F"/>
    <w:rsid w:val="00CE7EA7"/>
    <w:rsid w:val="00CF4070"/>
    <w:rsid w:val="00D001B5"/>
    <w:rsid w:val="00D07F7B"/>
    <w:rsid w:val="00D10FFA"/>
    <w:rsid w:val="00D12297"/>
    <w:rsid w:val="00D21B79"/>
    <w:rsid w:val="00D2562F"/>
    <w:rsid w:val="00D31678"/>
    <w:rsid w:val="00D31A57"/>
    <w:rsid w:val="00D3316D"/>
    <w:rsid w:val="00D40998"/>
    <w:rsid w:val="00D42835"/>
    <w:rsid w:val="00D5741B"/>
    <w:rsid w:val="00D7542F"/>
    <w:rsid w:val="00D85103"/>
    <w:rsid w:val="00D87190"/>
    <w:rsid w:val="00D95F50"/>
    <w:rsid w:val="00DB1C71"/>
    <w:rsid w:val="00DB3E9C"/>
    <w:rsid w:val="00DC0764"/>
    <w:rsid w:val="00DC5763"/>
    <w:rsid w:val="00DD4746"/>
    <w:rsid w:val="00DD63A3"/>
    <w:rsid w:val="00DE030E"/>
    <w:rsid w:val="00DE3D90"/>
    <w:rsid w:val="00DE6CC2"/>
    <w:rsid w:val="00DF3426"/>
    <w:rsid w:val="00E148BE"/>
    <w:rsid w:val="00E36FAF"/>
    <w:rsid w:val="00E41487"/>
    <w:rsid w:val="00E426B7"/>
    <w:rsid w:val="00E47997"/>
    <w:rsid w:val="00E5629D"/>
    <w:rsid w:val="00E61774"/>
    <w:rsid w:val="00E72CAA"/>
    <w:rsid w:val="00E8352A"/>
    <w:rsid w:val="00E9342F"/>
    <w:rsid w:val="00EB270E"/>
    <w:rsid w:val="00ED0230"/>
    <w:rsid w:val="00ED1EA3"/>
    <w:rsid w:val="00EE6E0C"/>
    <w:rsid w:val="00EF1F9C"/>
    <w:rsid w:val="00F0133D"/>
    <w:rsid w:val="00F06F31"/>
    <w:rsid w:val="00F24A5D"/>
    <w:rsid w:val="00F27860"/>
    <w:rsid w:val="00F30916"/>
    <w:rsid w:val="00F3101E"/>
    <w:rsid w:val="00F33447"/>
    <w:rsid w:val="00F45EDF"/>
    <w:rsid w:val="00F5023D"/>
    <w:rsid w:val="00F667EB"/>
    <w:rsid w:val="00F770CB"/>
    <w:rsid w:val="00F80E99"/>
    <w:rsid w:val="00F84CDE"/>
    <w:rsid w:val="00F86AC7"/>
    <w:rsid w:val="00F9042B"/>
    <w:rsid w:val="00F9248E"/>
    <w:rsid w:val="00F95DD4"/>
    <w:rsid w:val="00FB17A2"/>
    <w:rsid w:val="00FC1CCF"/>
    <w:rsid w:val="00FC6A29"/>
    <w:rsid w:val="00FC77C4"/>
    <w:rsid w:val="00FD6726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  <w14:docId w14:val="31F9AA77"/>
  <w15:docId w15:val="{353EA7BE-E3DC-4CB7-9555-094302844D7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08203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51199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57B86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rsid w:val="00314525"/>
    <w:rPr>
      <w:sz w:val="24"/>
    </w:rPr>
  </w:style>
  <w:style w:type="character" w:styleId="Naslov2Char" w:customStyle="true">
    <w:name w:val="Naslov 2 Char"/>
    <w:basedOn w:val="Zadanifontodlomka"/>
    <w:link w:val="Naslov2"/>
    <w:rsid w:val="00314525"/>
    <w:rPr>
      <w:sz w:val="24"/>
    </w:rPr>
  </w:style>
  <w:style w:type="paragraph" w:styleId="Default" w:customStyle="true">
    <w:name w:val="Default"/>
    <w:rsid w:val="00671A41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C34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4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40D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40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40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649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3096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12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621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915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95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30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3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279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32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554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travnja 2026.</izvorni_sadrzaj>
    <derivirana_varijabla naziv="DomainObject.DatumDonosenjaOdluke_1">24.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2024.</izvorni_sadrzaj>
    <derivirana_varijabla naziv="DomainObject.Predmet.DatumOsnivanja_1">13.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2026.</izvorni_sadrzaj>
    <derivirana_varijabla naziv="DomainObject.Predmet.DatumRjesavanja_1">14. siječnja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663.61</izvorni_sadrzaj>
    <derivirana_varijabla naziv="DomainObject.Predmet.InicijalnaVrijednost_1">663.61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Ob-544/2024</izvorni_sadrzaj>
    <derivirana_varijabla naziv="DomainObject.Predmet.OznakaBroj_1">P Ob-544/2024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Dalmoslava</izvorni_sadrzaj>
    <derivirana_varijabla naziv="DomainObject.Predmet.PredmetRijesio.Ime_1">Dalmoslava</derivirana_varijabla>
  </DomainObject.Predmet.PredmetRijesio.Ime>
  <DomainObject.Predmet.PredmetRijesio.Oib>
    <izvorni_sadrzaj>18931629097</izvorni_sadrzaj>
    <derivirana_varijabla naziv="DomainObject.Predmet.PredmetRijesio.Oib_1">18931629097</derivirana_varijabla>
  </DomainObject.Predmet.PredmetRijesio.Oib>
  <DomainObject.Predmet.PredmetRijesio.Prezime>
    <izvorni_sadrzaj>Grgić</izvorni_sadrzaj>
    <derivirana_varijabla naziv="DomainObject.Predmet.PredmetRijesio.Prezime_1">Grgić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Tamara Čamdžić zastupane po punomoćniku Vedran Pajić</izvorni_sadrzaj>
    <derivirana_varijabla naziv="DomainObject.Predmet.ProtustrankaFormated_1">  Tamara Čamdžić zastupane po punomoćniku Vedran Pajić</derivirana_varijabla>
  </DomainObject.Predmet.ProtustrankaFormated>
  <DomainObject.Predmet.ProtustrankaFormatedOIB>
    <izvorni_sadrzaj>  Tamara Čamdžić, OIB 79498954321 zastupane po punomoćniku Vedran Pajić</izvorni_sadrzaj>
    <derivirana_varijabla naziv="DomainObject.Predmet.ProtustrankaFormatedOIB_1">  Tamara Čamdžić, OIB 79498954321 zastupane po punomoćniku Vedran Pajić</derivirana_varijabla>
  </DomainObject.Predmet.ProtustrankaFormatedOIB>
  <DomainObject.Predmet.ProtustrankaFormatedWithAdress>
    <izvorni_sadrzaj> Tamara Čamdžić, Sophie-Charlotten Strasse 36, 14059 Berlin zastupane po punomoćniku Vedran Pajić</izvorni_sadrzaj>
    <derivirana_varijabla naziv="DomainObject.Predmet.ProtustrankaFormatedWithAdress_1"> Tamara Čamdžić, Sophie-Charlotten Strasse 36, 14059 Berlin zastupane po punomoćniku Vedran Pajić</derivirana_varijabla>
  </DomainObject.Predmet.ProtustrankaFormatedWithAdress>
  <DomainObject.Predmet.ProtustrankaFormatedWithAdressOIB>
    <izvorni_sadrzaj> Tamara Čamdžić, OIB 79498954321, Sophie-Charlotten Strasse 36, 14059 Berlin zastupane po punomoćniku Vedran Pajić</izvorni_sadrzaj>
    <derivirana_varijabla naziv="DomainObject.Predmet.ProtustrankaFormatedWithAdressOIB_1"> Tamara Čamdžić, OIB 79498954321, Sophie-Charlotten Strasse 36, 14059 Berlin zastupane po punomoćniku Vedran Pajić</derivirana_varijabla>
  </DomainObject.Predmet.ProtustrankaFormatedWithAdressOIB>
  <DomainObject.Predmet.ProtustrankaWithAdress>
    <izvorni_sadrzaj>Tamara Čamdžić Sophie-Charlotten Strasse 36, 14059 Berlin</izvorni_sadrzaj>
    <derivirana_varijabla naziv="DomainObject.Predmet.ProtustrankaWithAdress_1">Tamara Čamdžić Sophie-Charlotten Strasse 36, 14059 Berlin</derivirana_varijabla>
  </DomainObject.Predmet.ProtustrankaWithAdress>
  <DomainObject.Predmet.ProtustrankaWithAdressOIB>
    <izvorni_sadrzaj>Tamara Čamdžić, OIB 79498954321, Sophie-Charlotten Strasse 36, 14059 Berlin</izvorni_sadrzaj>
    <derivirana_varijabla naziv="DomainObject.Predmet.ProtustrankaWithAdressOIB_1">Tamara Čamdžić, OIB 79498954321, Sophie-Charlotten Strasse 36, 14059 Berlin</derivirana_varijabla>
  </DomainObject.Predmet.ProtustrankaWithAdressOIB>
  <DomainObject.Predmet.ProtustrankaNazivFormated>
    <izvorni_sadrzaj>Tamara Čamdžić</izvorni_sadrzaj>
    <derivirana_varijabla naziv="DomainObject.Predmet.ProtustrankaNazivFormated_1">Tamara Čamdžić</derivirana_varijabla>
  </DomainObject.Predmet.ProtustrankaNazivFormated>
  <DomainObject.Predmet.ProtustrankaNazivFormatedOIB>
    <izvorni_sadrzaj>Tamara Čamdžić, OIB 79498954321</izvorni_sadrzaj>
    <derivirana_varijabla naziv="DomainObject.Predmet.ProtustrankaNazivFormatedOIB_1">Tamara Čamdžić, OIB 79498954321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Perišić zastupanog po punomoćniku Martina Alagić; Hrvatski zavod za socijalni rad Područni ured Osijek</izvorni_sadrzaj>
    <derivirana_varijabla naziv="DomainObject.Predmet.StrankaFormated_1">  Marijo Perišić zastupanog po punomoćniku Martina Alagić; Hrvatski zavod za socijalni rad Područni ured Osijek</derivirana_varijabla>
  </DomainObject.Predmet.StrankaFormated>
  <DomainObject.Predmet.StrankaFormatedOIB>
    <izvorni_sadrzaj>  Marijo Perišić, OIB 64578500857 zastupanog po punomoćniku Martina Alagić; Hrvatski zavod za socijalni rad Područni ured Osijek, OIB 52966791065</izvorni_sadrzaj>
    <derivirana_varijabla naziv="DomainObject.Predmet.StrankaFormatedOIB_1">  Marijo Perišić, OIB 64578500857 zastupanog po punomoćniku Martina Alagić; Hrvatski zavod za socijalni rad Područni ured Osijek, OIB 52966791065</derivirana_varijabla>
  </DomainObject.Predmet.StrankaFormatedOIB>
  <DomainObject.Predmet.StrankaFormatedWithAdress>
    <izvorni_sadrzaj> Marijo Perišić, VUKOVARSKA CESTA 44, 31000 Osijek zastupanog po punomoćniku Martina Alagić; Hrvatski zavod za socijalni rad Područni ured Osijek</izvorni_sadrzaj>
    <derivirana_varijabla naziv="DomainObject.Predmet.StrankaFormatedWithAdress_1"> Marijo Perišić, VUKOVARSKA CESTA 44, 31000 Osijek zastupanog po punomoćniku Martina Alagić; Hrvatski zavod za socijalni rad Područni ured Osijek</derivirana_varijabla>
  </DomainObject.Predmet.StrankaFormatedWithAdress>
  <DomainObject.Predmet.StrankaFormatedWithAdressOIB>
    <izvorni_sadrzaj> Marijo Perišić, OIB 64578500857, VUKOVARSKA CESTA 44, 31000 Osijek zastupanog po punomoćniku Martina Alagić; Hrvatski zavod za socijalni rad Područni ured Osijek, OIB 52966791065</izvorni_sadrzaj>
    <derivirana_varijabla naziv="DomainObject.Predmet.StrankaFormatedWithAdressOIB_1"> Marijo Perišić, OIB 64578500857, VUKOVARSKA CESTA 44, 31000 Osijek zastupanog po punomoćniku Martina Alagić; Hrvatski zavod za socijalni rad Područni ured Osijek, OIB 52966791065</derivirana_varijabla>
  </DomainObject.Predmet.StrankaFormatedWithAdressOIB>
  <DomainObject.Predmet.StrankaWithAdress>
    <izvorni_sadrzaj>Marijo Perišić VUKOVARSKA CESTA 44,31000 Osijek,Hrvatski zavod za socijalni rad Područni ured Osijek </izvorni_sadrzaj>
    <derivirana_varijabla naziv="DomainObject.Predmet.StrankaWithAdress_1">Marijo Perišić VUKOVARSKA CESTA 44,31000 Osijek,Hrvatski zavod za socijalni rad Područni ured Osijek </derivirana_varijabla>
  </DomainObject.Predmet.StrankaWithAdress>
  <DomainObject.Predmet.StrankaWithAdressOIB>
    <izvorni_sadrzaj>Marijo Perišić, OIB 64578500857, VUKOVARSKA CESTA 44,31000 Osijek,Hrvatski zavod za socijalni rad Područni ured Osijek, OIB 52966791065</izvorni_sadrzaj>
    <derivirana_varijabla naziv="DomainObject.Predmet.StrankaWithAdressOIB_1">Marijo Perišić, OIB 64578500857, VUKOVARSKA CESTA 44,31000 Osijek,Hrvatski zavod za socijalni rad Područni ured Osijek, OIB 52966791065</derivirana_varijabla>
  </DomainObject.Predmet.StrankaWithAdressOIB>
  <DomainObject.Predmet.StrankaNazivFormated>
    <izvorni_sadrzaj>Marijo Perišić,Hrvatski zavod za socijalni rad Područni ured Osijek</izvorni_sadrzaj>
    <derivirana_varijabla naziv="DomainObject.Predmet.StrankaNazivFormated_1">Marijo Perišić,Hrvatski zavod za socijalni rad Područni ured Osijek</derivirana_varijabla>
  </DomainObject.Predmet.StrankaNazivFormated>
  <DomainObject.Predmet.StrankaNazivFormatedOIB>
    <izvorni_sadrzaj>Marijo Perišić, OIB 64578500857,Hrvatski zavod za socijalni rad Područni ured Osijek, OIB 52966791065</izvorni_sadrzaj>
    <derivirana_varijabla naziv="DomainObject.Predmet.StrankaNazivFormatedOIB_1">Marijo Perišić, OIB 64578500857,Hrvatski zavod za socijalni rad Područni ured Osijek, OIB 52966791065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Spor o roditeljskoj skrbi</izvorni_sadrzaj>
    <derivirana_varijabla naziv="DomainObject.Predmet.VrstaSpora.Naziv_1">Spor o roditeljskoj skrbi</derivirana_varijabla>
  </DomainObject.Predmet.VrstaSpora.Naziv>
  <DomainObject.Predmet.Zapisnicar>
    <izvorni_sadrzaj>Šimica Maloča</izvorni_sadrzaj>
    <derivirana_varijabla naziv="DomainObject.Predmet.Zapisnicar_1">Šimica Maloča</derivirana_varijabla>
  </DomainObject.Predmet.Zapisnicar>
  <DomainObject.Predmet.StrankaListFormated>
    <izvorni_sadrzaj>
      <item>Marijo Perišić zastupanog po punomoćniku Martina Alagić</item>
      <item>Hrvatski zavod za socijalni rad Područni ured Osijek</item>
    </izvorni_sadrzaj>
    <derivirana_varijabla naziv="DomainObject.Predmet.StrankaListFormated_1">
      <item>Marijo Perišić zastupanog po punomoćniku Martina Alagić</item>
      <item>Hrvatski zavod za socijalni rad Područni ured Osijek</item>
    </derivirana_varijabla>
  </DomainObject.Predmet.StrankaListFormated>
  <DomainObject.Predmet.StrankaListFormatedOIB>
    <izvorni_sadrzaj>
      <item>Marijo Perišić, OIB 64578500857 zastupanog po punomoćniku Martina Alagić</item>
      <item>Hrvatski zavod za socijalni rad Područni ured Osijek, OIB 52966791065</item>
    </izvorni_sadrzaj>
    <derivirana_varijabla naziv="DomainObject.Predmet.StrankaListFormatedOIB_1">
      <item>Marijo Perišić, OIB 64578500857 zastupanog po punomoćniku Martina Alagić</item>
      <item>Hrvatski zavod za socijalni rad Područni ured Osijek, OIB 52966791065</item>
    </derivirana_varijabla>
  </DomainObject.Predmet.StrankaListFormatedOIB>
  <DomainObject.Predmet.StrankaListFormatedWithAdress>
    <izvorni_sadrzaj>
      <item>Marijo Perišić, VUKOVARSKA CESTA 44, 31000 Osijek zastupanog po punomoćniku Martina Alagić</item>
      <item>Hrvatski zavod za socijalni rad Područni ured Osijek</item>
    </izvorni_sadrzaj>
    <derivirana_varijabla naziv="DomainObject.Predmet.StrankaListFormatedWithAdress_1">
      <item>Marijo Perišić, VUKOVARSKA CESTA 44, 31000 Osijek zastupanog po punomoćniku Martina Alagić</item>
      <item>Hrvatski zavod za socijalni rad Područni ured Osijek</item>
    </derivirana_varijabla>
  </DomainObject.Predmet.StrankaListFormatedWithAdress>
  <DomainObject.Predmet.StrankaListFormatedWithAdressOIB>
    <izvorni_sadrzaj>
      <item>Marijo Perišić, OIB 64578500857, VUKOVARSKA CESTA 44, 31000 Osijek zastupanog po punomoćniku Martina Alagić</item>
      <item>Hrvatski zavod za socijalni rad Područni ured Osijek, OIB 52966791065</item>
    </izvorni_sadrzaj>
    <derivirana_varijabla naziv="DomainObject.Predmet.StrankaListFormatedWithAdressOIB_1">
      <item>Marijo Perišić, OIB 64578500857, VUKOVARSKA CESTA 44, 31000 Osijek zastupanog po punomoćniku Martina Alagić</item>
      <item>Hrvatski zavod za socijalni rad Područni ured Osijek, OIB 52966791065</item>
    </derivirana_varijabla>
  </DomainObject.Predmet.StrankaListFormatedWithAdressOIB>
  <DomainObject.Predmet.StrankaListNazivFormated>
    <izvorni_sadrzaj>
      <item>Marijo Perišić</item>
      <item>Hrvatski zavod za socijalni rad Područni ured Osijek</item>
    </izvorni_sadrzaj>
    <derivirana_varijabla naziv="DomainObject.Predmet.StrankaListNazivFormated_1">
      <item>Marijo Perišić</item>
      <item>Hrvatski zavod za socijalni rad Područni ured Osijek</item>
    </derivirana_varijabla>
  </DomainObject.Predmet.StrankaListNazivFormated>
  <DomainObject.Predmet.StrankaListNazivFormatedOIB>
    <izvorni_sadrzaj>
      <item>Marijo Perišić, OIB 64578500857</item>
      <item>Hrvatski zavod za socijalni rad Područni ured Osijek, OIB 52966791065</item>
    </izvorni_sadrzaj>
    <derivirana_varijabla naziv="DomainObject.Predmet.StrankaListNazivFormatedOIB_1">
      <item>Marijo Perišić, OIB 64578500857</item>
      <item>Hrvatski zavod za socijalni rad Područni ured Osijek, OIB 52966791065</item>
    </derivirana_varijabla>
  </DomainObject.Predmet.StrankaListNazivFormatedOIB>
  <DomainObject.Predmet.ProtuStrankaListFormated>
    <izvorni_sadrzaj>
      <item>Tamara Čamdžić zastupane po punomoćniku Vedran Pajić</item>
    </izvorni_sadrzaj>
    <derivirana_varijabla naziv="DomainObject.Predmet.ProtuStrankaListFormated_1">
      <item>Tamara Čamdžić zastupane po punomoćniku Vedran Pajić</item>
    </derivirana_varijabla>
  </DomainObject.Predmet.ProtuStrankaListFormated>
  <DomainObject.Predmet.ProtuStrankaListFormatedOIB>
    <izvorni_sadrzaj>
      <item>Tamara Čamdžić, OIB 79498954321 zastupane po punomoćniku Vedran Pajić</item>
    </izvorni_sadrzaj>
    <derivirana_varijabla naziv="DomainObject.Predmet.ProtuStrankaListFormatedOIB_1">
      <item>Tamara Čamdžić, OIB 79498954321 zastupane po punomoćniku Vedran Pajić</item>
    </derivirana_varijabla>
  </DomainObject.Predmet.ProtuStrankaListFormatedOIB>
  <DomainObject.Predmet.ProtuStrankaListFormatedWithAdress>
    <izvorni_sadrzaj>
      <item>Tamara Čamdžić, Sophie-Charlotten Strasse 36, 14059 Berlin zastupane po punomoćniku Vedran Pajić</item>
    </izvorni_sadrzaj>
    <derivirana_varijabla naziv="DomainObject.Predmet.ProtuStrankaListFormatedWithAdress_1">
      <item>Tamara Čamdžić, Sophie-Charlotten Strasse 36, 14059 Berlin zastupane po punomoćniku Vedran Pajić</item>
    </derivirana_varijabla>
  </DomainObject.Predmet.ProtuStrankaListFormatedWithAdress>
  <DomainObject.Predmet.ProtuStrankaListFormatedWithAdressOIB>
    <izvorni_sadrzaj>
      <item>Tamara Čamdžić, OIB 79498954321, Sophie-Charlotten Strasse 36, 14059 Berlin zastupane po punomoćniku Vedran Pajić</item>
    </izvorni_sadrzaj>
    <derivirana_varijabla naziv="DomainObject.Predmet.ProtuStrankaListFormatedWithAdressOIB_1">
      <item>Tamara Čamdžić, OIB 79498954321, Sophie-Charlotten Strasse 36, 14059 Berlin zastupane po punomoćniku Vedran Pajić</item>
    </derivirana_varijabla>
  </DomainObject.Predmet.ProtuStrankaListFormatedWithAdressOIB>
  <DomainObject.Predmet.ProtuStrankaListNazivFormated>
    <izvorni_sadrzaj>
      <item>Tamara Čamdžić</item>
    </izvorni_sadrzaj>
    <derivirana_varijabla naziv="DomainObject.Predmet.ProtuStrankaListNazivFormated_1">
      <item>Tamara Čamdžić</item>
    </derivirana_varijabla>
  </DomainObject.Predmet.ProtuStrankaListNazivFormated>
  <DomainObject.Predmet.ProtuStrankaListNazivFormatedOIB>
    <izvorni_sadrzaj>
      <item>Tamara Čamdžić, OIB 79498954321</item>
    </izvorni_sadrzaj>
    <derivirana_varijabla naziv="DomainObject.Predmet.ProtuStrankaListNazivFormatedOIB_1">
      <item>Tamara Čamdžić, OIB 79498954321</item>
    </derivirana_varijabla>
  </DomainObject.Predmet.ProtuStrankaListNazivFormatedOIB>
  <DomainObject.Predmet.OstaliListFormated>
    <izvorni_sadrzaj>
      <item>Martina Alagić punomoćnik sudionika u postupku Marijo Perišić</item>
      <item>Vedran Pajić punomoćnik sudionika u postupku Tamara Čamdžić</item>
      <item>Ana Hrstić</item>
    </izvorni_sadrzaj>
    <derivirana_varijabla naziv="DomainObject.Predmet.OstaliListFormated_1">
      <item>Martina Alagić punomoćnik sudionika u postupku Marijo Perišić</item>
      <item>Vedran Pajić punomoćnik sudionika u postupku Tamara Čamdžić</item>
      <item>Ana Hrstić</item>
    </derivirana_varijabla>
  </DomainObject.Predmet.OstaliListFormated>
  <DomainObject.Predmet.OstaliListFormatedOIB>
    <izvorni_sadrzaj>
      <item>Martina Alagić, OIB 06438563790 punomoćnik sudionika u postupku Marijo Perišić</item>
      <item>Vedran Pajić, OIB 48066401121 punomoćnik sudionika u postupku Tamara Čamdžić</item>
      <item>Ana Hrstić, OIB 70382732508</item>
    </izvorni_sadrzaj>
    <derivirana_varijabla naziv="DomainObject.Predmet.OstaliListFormatedOIB_1">
      <item>Martina Alagić, OIB 06438563790 punomoćnik sudionika u postupku Marijo Perišić</item>
      <item>Vedran Pajić, OIB 48066401121 punomoćnik sudionika u postupku Tamara Čamdžić</item>
      <item>Ana Hrstić, OIB 70382732508</item>
    </derivirana_varijabla>
  </DomainObject.Predmet.OstaliListFormatedOIB>
  <DomainObject.Predmet.OstaliListFormatedWithAdress>
    <izvorni_sadrzaj>
      <item>Martina Alagić, J. J. Strossmayera 5a/12, 32000 Vukovar punomoćnik sudionika u postupku Marijo Perišić</item>
      <item>Vedran Pajić, Franje Krežme 11, 31000 Osijek punomoćnik sudionika u postupku Tamara Čamdžić</item>
      <item>Ana Hrstić</item>
    </izvorni_sadrzaj>
    <derivirana_varijabla naziv="DomainObject.Predmet.OstaliListFormatedWithAdress_1">
      <item>Martina Alagić, J. J. Strossmayera 5a/12, 32000 Vukovar punomoćnik sudionika u postupku Marijo Perišić</item>
      <item>Vedran Pajić, Franje Krežme 11, 31000 Osijek punomoćnik sudionika u postupku Tamara Čamdžić</item>
      <item>Ana Hrstić</item>
    </derivirana_varijabla>
  </DomainObject.Predmet.OstaliListFormatedWithAdress>
  <DomainObject.Predmet.OstaliListFormatedWithAdressOIB>
    <izvorni_sadrzaj>
      <item>Martina Alagić, OIB 06438563790, J. J. Strossmayera 5a/12, 32000 Vukovar punomoćnik sudionika u postupku Marijo Perišić</item>
      <item>Vedran Pajić, OIB 48066401121, Franje Krežme 11, 31000 Osijek punomoćnik sudionika u postupku Tamara Čamdžić</item>
      <item>Ana Hrstić, OIB 70382732508</item>
    </izvorni_sadrzaj>
    <derivirana_varijabla naziv="DomainObject.Predmet.OstaliListFormatedWithAdressOIB_1">
      <item>Martina Alagić, OIB 06438563790, J. J. Strossmayera 5a/12, 32000 Vukovar punomoćnik sudionika u postupku Marijo Perišić</item>
      <item>Vedran Pajić, OIB 48066401121, Franje Krežme 11, 31000 Osijek punomoćnik sudionika u postupku Tamara Čamdžić</item>
      <item>Ana Hrstić, OIB 70382732508</item>
    </derivirana_varijabla>
  </DomainObject.Predmet.OstaliListFormatedWithAdressOIB>
  <DomainObject.Predmet.OstaliListNazivFormated>
    <izvorni_sadrzaj>
      <item>Martina Alagić</item>
      <item>Vedran Pajić</item>
      <item>Ana Hrstić</item>
    </izvorni_sadrzaj>
    <derivirana_varijabla naziv="DomainObject.Predmet.OstaliListNazivFormated_1">
      <item>Martina Alagić</item>
      <item>Vedran Pajić</item>
      <item>Ana Hrstić</item>
    </derivirana_varijabla>
  </DomainObject.Predmet.OstaliListNazivFormated>
  <DomainObject.Predmet.OstaliListNazivFormatedOIB>
    <izvorni_sadrzaj>
      <item>Martina Alagić, OIB 06438563790</item>
      <item>Vedran Pajić, OIB 48066401121</item>
      <item>Ana Hrstić, OIB 70382732508</item>
    </izvorni_sadrzaj>
    <derivirana_varijabla naziv="DomainObject.Predmet.OstaliListNazivFormatedOIB_1">
      <item>Martina Alagić, OIB 06438563790</item>
      <item>Vedran Pajić, OIB 48066401121</item>
      <item>Ana Hrstić, OIB 70382732508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travnja 2026.</izvorni_sadrzaj>
    <derivirana_varijabla naziv="DomainObject.Datum_1">24.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Marijo Perišić i dr.</izvorni_sadrzaj>
    <derivirana_varijabla naziv="DomainObject.Predmet.StrankaIDrugi_1">Marijo Perišić i dr.</derivirana_varijabla>
  </DomainObject.Predmet.StrankaIDrugi>
  <DomainObject.Predmet.ProtustrankaIDrugi>
    <izvorni_sadrzaj>Tamara Čamdžić</izvorni_sadrzaj>
    <derivirana_varijabla naziv="DomainObject.Predmet.ProtustrankaIDrugi_1">Tamara Čamdžić</derivirana_varijabla>
  </DomainObject.Predmet.ProtustrankaIDrugi>
  <DomainObject.Predmet.StrankaIDrugiAdressOIB>
    <izvorni_sadrzaj>Marijo Perišić, OIB 64578500857, VUKOVARSKA CESTA 44, 31000 Osijek i dr.</izvorni_sadrzaj>
    <derivirana_varijabla naziv="DomainObject.Predmet.StrankaIDrugiAdressOIB_1">Marijo Perišić, OIB 64578500857, VUKOVARSKA CESTA 44, 31000 Osijek i dr.</derivirana_varijabla>
  </DomainObject.Predmet.StrankaIDrugiAdressOIB>
  <DomainObject.Predmet.ProtustrankaIDrugiAdressOIB>
    <izvorni_sadrzaj>Tamara Čamdžić, OIB 79498954321, Sophie-Charlotten Strasse 36, 14059 Berlin</izvorni_sadrzaj>
    <derivirana_varijabla naziv="DomainObject.Predmet.ProtustrankaIDrugiAdressOIB_1">Tamara Čamdžić, OIB 79498954321, Sophie-Charlotten Strasse 36, 14059 Berlin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2026.</izvorni_sadrzaj>
    <derivirana_varijabla naziv="DomainObject.Predmet.OdlukaRjesenje.DatumDonosenjaOdluke_1">14. siječnja 2026.</derivirana_varijabla>
  </DomainObject.Predmet.OdlukaRjesenje.DatumDonosenjaOdluke>
  <DomainObject.Predmet.OdlukaRjesenje.DatumPravomocnosti>
    <izvorni_sadrzaj>14. siječnja 2026.</izvorni_sadrzaj>
    <derivirana_varijabla naziv="DomainObject.Predmet.OdlukaRjesenje.DatumPravomocnosti_1">14. siječnja 2026.</derivirana_varijabla>
  </DomainObject.Predmet.OdlukaRjesenje.DatumPravomocnosti>
  <DomainObject.Predmet.OdlukaRjesenje.Oznaka>
    <izvorni_sadrzaj>P Ob-544/2024-15</izvorni_sadrzaj>
    <derivirana_varijabla naziv="DomainObject.Predmet.OdlukaRjesenje.Oznaka_1">P Ob-544/2024-15</derivirana_varijabla>
  </DomainObject.Predmet.OdlukaRjesenje.Oznaka>
  <DomainObject.Predmet.SudioniciListNaziv>
    <izvorni_sadrzaj>
      <item>Marijo Perišić</item>
      <item>Tamara Čamdžić</item>
      <item>Martina Alagić</item>
      <item>Hrvatski zavod za socijalni rad Područni ured Osijek</item>
      <item>Vedran Pajić</item>
      <item>Ana Hrstić</item>
    </izvorni_sadrzaj>
    <derivirana_varijabla naziv="DomainObject.Predmet.SudioniciListNaziv_1">
      <item>Marijo Perišić</item>
      <item>Tamara Čamdžić</item>
      <item>Martina Alagić</item>
      <item>Hrvatski zavod za socijalni rad Područni ured Osijek</item>
      <item>Vedran Pajić</item>
      <item>Ana Hrstić</item>
    </derivirana_varijabla>
  </DomainObject.Predmet.SudioniciListNaziv>
  <DomainObject.Predmet.SudioniciListAdressOIB>
    <izvorni_sadrzaj>
      <item>Marijo Perišić, OIB 64578500857, VUKOVARSKA CESTA 44,31000 Osijek</item>
      <item>Tamara Čamdžić, OIB 79498954321, Sophie-Charlotten Strasse 36,14059 Berlin</item>
      <item>Martina Alagić, OIB 06438563790, J. J. Strossmayera 5a/12,32000 Vukovar</item>
      <item>Hrvatski zavod za socijalni rad Područni ured Osijek, OIB 52966791065</item>
      <item>Vedran Pajić, OIB 48066401121, Franje Krežme 11,31000 Osijek</item>
      <item>Ana Hrstić, OIB 70382732508</item>
    </izvorni_sadrzaj>
    <derivirana_varijabla naziv="DomainObject.Predmet.SudioniciListAdressOIB_1">
      <item>Marijo Perišić, OIB 64578500857, VUKOVARSKA CESTA 44,31000 Osijek</item>
      <item>Tamara Čamdžić, OIB 79498954321, Sophie-Charlotten Strasse 36,14059 Berlin</item>
      <item>Martina Alagić, OIB 06438563790, J. J. Strossmayera 5a/12,32000 Vukovar</item>
      <item>Hrvatski zavod za socijalni rad Područni ured Osijek, OIB 52966791065</item>
      <item>Vedran Pajić, OIB 48066401121, Franje Krežme 11,31000 Osijek</item>
      <item>Ana Hrstić, OIB 70382732508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64578500857</item>
      <item>, OIB 79498954321</item>
      <item>, OIB 06438563790</item>
      <item>, OIB 52966791065</item>
      <item>, OIB 48066401121</item>
      <item>, OIB 70382732508</item>
    </izvorni_sadrzaj>
    <derivirana_varijabla naziv="DomainObject.Predmet.SudioniciListNazivOIB_1">
      <item>, OIB 64578500857</item>
      <item>, OIB 79498954321</item>
      <item>, OIB 06438563790</item>
      <item>, OIB 52966791065</item>
      <item>, OIB 48066401121</item>
      <item>, OIB 70382732508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ožujka 2026.</izvorni_sadrzaj>
    <derivirana_varijabla naziv="DomainObject.PredzadnjaOdlukaIzPredmeta.DatumDonosenjaOdluke_1">24. ožujka 2026.</derivirana_varijabla>
  </DomainObject.PredzadnjaOdlukaIzPredmeta.DatumDonosenjaOdluke>
  <DomainObject.PredzadnjaOdlukaIzPredmeta.Oznaka>
    <izvorni_sadrzaj>P Ob-544/2024-25</izvorni_sadrzaj>
    <derivirana_varijabla naziv="DomainObject.PredzadnjaOdlukaIzPredmeta.Oznaka_1">P Ob-544/2024-25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prosinca 2024.</izvorni_sadrzaj>
    <derivirana_varijabla naziv="DomainObject.Predmet.DatumPocetkaProcesa_1">13.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FD1DD-D48E-4A81-8834-DEA8D9C7F14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2</properties:Pages>
  <properties:Words>352</properties:Words>
  <properties:Characters>1673</properties:Characters>
  <properties:Lines>66</properties:Lines>
  <properties:Paragraphs>25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P-145/02-3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2026-03-24T11:55:00Z</dcterms:created>
  <dc:creator>SUD</dc:creator>
  <cp:lastModifiedBy>Šimica Maloča</cp:lastModifiedBy>
  <cp:lastPrinted>2024-05-15T08:05:00Z</cp:lastPrinted>
  <dcterms:modified xmlns:xsi="http://www.w3.org/2001/XMLSchema-instance" xsi:type="dcterms:W3CDTF">2026-04-24T10:50:00Z</dcterms:modified>
  <cp:revision>8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(RJEŠENJE-ISPRAVAK_presude-Perišić-Čamdžić.docx)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